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5E6" w:rsidRDefault="00E765E6">
      <w:r>
        <w:rPr>
          <w:noProof/>
          <w:lang w:eastAsia="tr-TR"/>
        </w:rPr>
        <w:pict>
          <v:rect id="_x0000_s1026" style="position:absolute;margin-left:-225.35pt;margin-top:-47.3pt;width:548.25pt;height:20.25pt;z-index:251658240">
            <v:textbox>
              <w:txbxContent>
                <w:p w:rsidR="00E765E6" w:rsidRPr="00465AEB" w:rsidRDefault="00E765E6" w:rsidP="00465AEB">
                  <w:pPr>
                    <w:jc w:val="center"/>
                    <w:rPr>
                      <w:b/>
                    </w:rPr>
                  </w:pPr>
                  <w:r w:rsidRPr="00465AEB">
                    <w:rPr>
                      <w:b/>
                    </w:rPr>
                    <w:t>TÜRKÇE DEĞERLENDİRME TESTİ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7" type="#_x0000_t75" style="position:absolute;margin-left:-55.1pt;margin-top:-33.35pt;width:225pt;height:167.25pt;z-index:-251657216;visibility:visible" wrapcoords="-72 0 -72 21503 21600 21503 21600 0 -72 0">
            <v:imagedata r:id="rId5" o:title="" gain="2.5" blacklevel="-13107f"/>
            <w10:wrap type="through"/>
          </v:shape>
        </w:pict>
      </w:r>
    </w:p>
    <w:p w:rsidR="00E765E6" w:rsidRDefault="00E765E6"/>
    <w:p w:rsidR="00E765E6" w:rsidRDefault="00E765E6"/>
    <w:p w:rsidR="00E765E6" w:rsidRDefault="00E765E6"/>
    <w:p w:rsidR="00E765E6" w:rsidRDefault="00E765E6"/>
    <w:p w:rsidR="00E765E6" w:rsidRDefault="00E765E6"/>
    <w:p w:rsidR="00E765E6" w:rsidRDefault="00E765E6">
      <w:r w:rsidRPr="00272D06">
        <w:rPr>
          <w:b/>
        </w:rPr>
        <w:t>1</w:t>
      </w:r>
      <w:r>
        <w:t>.Şiire göre çayırlar neye benzetilmektedir?</w:t>
      </w:r>
    </w:p>
    <w:p w:rsidR="00E765E6" w:rsidRDefault="00E765E6">
      <w:r>
        <w:t>A.altına     B.zümrüde  C.süse     D.gelin yüzüne</w:t>
      </w:r>
    </w:p>
    <w:p w:rsidR="00E765E6" w:rsidRDefault="00E765E6"/>
    <w:p w:rsidR="00E765E6" w:rsidRDefault="00E765E6">
      <w:r w:rsidRPr="00272D06">
        <w:rPr>
          <w:b/>
        </w:rPr>
        <w:t>2.</w:t>
      </w:r>
      <w:r>
        <w:t>Şiirde aşağıdakilerden hangisi geçmemektedir?</w:t>
      </w:r>
    </w:p>
    <w:p w:rsidR="00E765E6" w:rsidRDefault="00E765E6">
      <w:r>
        <w:t>A.papatya          B.çayır         C.bahar           D.yaz</w:t>
      </w:r>
    </w:p>
    <w:p w:rsidR="00E765E6" w:rsidRDefault="00E765E6"/>
    <w:p w:rsidR="00E765E6" w:rsidRDefault="00E765E6">
      <w:r w:rsidRPr="00272D06">
        <w:rPr>
          <w:b/>
        </w:rPr>
        <w:t>3.</w:t>
      </w:r>
      <w:r>
        <w:t>Aşağıdaki tümcelerinde hangisinde “basmak”  sözcüğü mecaz anlamda kullanılmıştır?</w:t>
      </w:r>
    </w:p>
    <w:p w:rsidR="00E765E6" w:rsidRDefault="00E765E6">
      <w:r>
        <w:t>A.Çimlere basmayın diye uyardım.   B.Yanlışlıkla oyuncağa basıp kırdı.            C.Bugün 12 yaşıma bastım.                              D.Kabuğa basıp düştü yere.</w:t>
      </w:r>
    </w:p>
    <w:p w:rsidR="00E765E6" w:rsidRDefault="00E765E6"/>
    <w:p w:rsidR="00E765E6" w:rsidRDefault="00E765E6">
      <w:r w:rsidRPr="00DF4BB2">
        <w:rPr>
          <w:b/>
        </w:rPr>
        <w:t>4.</w:t>
      </w:r>
      <w:r>
        <w:t>Aşağıdaki tümcelerin hangisi kurallı bir tümce değildir?</w:t>
      </w:r>
    </w:p>
    <w:p w:rsidR="00E765E6" w:rsidRDefault="00E765E6">
      <w:r>
        <w:t>A.Okulun merdivenlerinde onu gördüm. B.Hızla bir araba bana doğru yaklaşıyordu. C.Sevince insan daha mutlu oluyor.             D.Dün akşam ona kızdım sana değil.</w:t>
      </w:r>
    </w:p>
    <w:p w:rsidR="00E765E6" w:rsidRDefault="00E765E6"/>
    <w:p w:rsidR="00E765E6" w:rsidRDefault="00E765E6">
      <w:r w:rsidRPr="00DF4BB2">
        <w:rPr>
          <w:b/>
        </w:rPr>
        <w:t>5</w:t>
      </w:r>
      <w:r>
        <w:t>.“Yaralı kuş, kanatlarını çırpa çırpa uçuyor.”</w:t>
      </w:r>
    </w:p>
    <w:p w:rsidR="00E765E6" w:rsidRDefault="00E765E6">
      <w:r>
        <w:t>Yukarıdaki tümcede hangi sözcük sıfattır?</w:t>
      </w:r>
    </w:p>
    <w:p w:rsidR="00E765E6" w:rsidRDefault="00E765E6">
      <w:r>
        <w:t>A.kuş             B.yaralı          C.kanat        D.uçmak</w:t>
      </w:r>
    </w:p>
    <w:p w:rsidR="00E765E6" w:rsidRDefault="00E765E6">
      <w:r w:rsidRPr="00DF4BB2">
        <w:rPr>
          <w:b/>
        </w:rPr>
        <w:t>6</w:t>
      </w:r>
      <w:r>
        <w:t>. “En sonunda dayanamayıp tepesi attı.”</w:t>
      </w:r>
    </w:p>
    <w:p w:rsidR="00E765E6" w:rsidRDefault="00E765E6">
      <w:r>
        <w:t>Yukarıdaki tümcede “tepesi atmak” deyimi ile aşağıdakilerden hangisi anlatılmıştır?</w:t>
      </w:r>
    </w:p>
    <w:p w:rsidR="00E765E6" w:rsidRDefault="00E765E6">
      <w:r>
        <w:t>A.şaşırmak                      B.heyecanlanmak  C.kızmak                          D.korkmak</w:t>
      </w:r>
    </w:p>
    <w:p w:rsidR="00E765E6" w:rsidRDefault="00E765E6"/>
    <w:p w:rsidR="00E765E6" w:rsidRDefault="00E765E6">
      <w:r w:rsidRPr="00DF4BB2">
        <w:rPr>
          <w:b/>
        </w:rPr>
        <w:t>7</w:t>
      </w:r>
      <w:r>
        <w:t xml:space="preserve">. “Babamın yeni </w:t>
      </w:r>
      <w:r w:rsidRPr="00DF4BB2">
        <w:rPr>
          <w:u w:val="single"/>
        </w:rPr>
        <w:t>görevi</w:t>
      </w:r>
      <w:r>
        <w:t xml:space="preserve"> için Van’a taşındık.”</w:t>
      </w:r>
    </w:p>
    <w:p w:rsidR="00E765E6" w:rsidRDefault="00E765E6">
      <w:r>
        <w:t>Yukarıdaki tümcede altı çizili kelimenin yerine hangi sözcük gelirse tümcenin anlamı bozulmaz?</w:t>
      </w:r>
    </w:p>
    <w:p w:rsidR="00E765E6" w:rsidRDefault="00E765E6">
      <w:r>
        <w:t>A.vazife              B. iş          C. meslek          D.gezi</w:t>
      </w:r>
    </w:p>
    <w:p w:rsidR="00E765E6" w:rsidRDefault="00E765E6"/>
    <w:p w:rsidR="00E765E6" w:rsidRDefault="00E765E6">
      <w:r w:rsidRPr="00383706">
        <w:rPr>
          <w:b/>
        </w:rPr>
        <w:t>8.</w:t>
      </w:r>
      <w:r>
        <w:t>Aşağıdaki tümcelerin hangisinde zıt anlamlı sözcükler beraber kullanılmamıştır?</w:t>
      </w:r>
    </w:p>
    <w:p w:rsidR="00E765E6" w:rsidRDefault="00E765E6">
      <w:r>
        <w:t>A.İyi arkadaş, kötü zamanda belli olurmuş. B.Zenginin parası yoksulun çenesini yorarmış. C.Eski püskü bir araba ile geldi okula.  D.Ellerini sağa sola sert sert kaldırıp duruyor.</w:t>
      </w:r>
    </w:p>
    <w:p w:rsidR="00E765E6" w:rsidRDefault="00E765E6"/>
    <w:p w:rsidR="00E765E6" w:rsidRDefault="00E765E6">
      <w:r w:rsidRPr="00383706">
        <w:rPr>
          <w:b/>
        </w:rPr>
        <w:t>9.</w:t>
      </w:r>
      <w:r>
        <w:t xml:space="preserve"> Aşağıdaki tümcelerin hangisinde öznel bir yargı </w:t>
      </w:r>
      <w:r w:rsidRPr="00383706">
        <w:rPr>
          <w:b/>
          <w:u w:val="single"/>
        </w:rPr>
        <w:t>yoktur?</w:t>
      </w:r>
    </w:p>
    <w:p w:rsidR="00E765E6" w:rsidRDefault="00E765E6">
      <w:r>
        <w:t>A.Çalıkuşu, Reşat Nuri’nin en sevilen romanıdır B.Mona Roza yazılmış en güzel aşk şiiridir. C.Merdivenler, Ahmet Haşim’in bir şiiridir. D.Dünyanın en güzel aşk romanı Cemile’dir.</w:t>
      </w:r>
    </w:p>
    <w:p w:rsidR="00E765E6" w:rsidRDefault="00E765E6"/>
    <w:p w:rsidR="00E765E6" w:rsidRDefault="00E765E6">
      <w:r w:rsidRPr="00FB7859">
        <w:rPr>
          <w:b/>
        </w:rPr>
        <w:t>10.</w:t>
      </w:r>
      <w:r>
        <w:t xml:space="preserve"> “Ali( )uzunca bir süreden sonra okula döndü( ) Kapıdan içeri girer girmez bir de ne görsün( )Ah( )yine o güzel kız( )”</w:t>
      </w:r>
    </w:p>
    <w:p w:rsidR="00E765E6" w:rsidRDefault="00E765E6">
      <w:r>
        <w:t>Yukarıda verilen parçada hangi noktalama işaretleri konmalıdır?</w:t>
      </w:r>
    </w:p>
    <w:p w:rsidR="00E765E6" w:rsidRDefault="00E765E6">
      <w:r>
        <w:t>A.(,) (.) (?) (,) (!)              B.(,) (.) (?) (,) (.)           C.(,) (?) (.) (,) (!)              D.(,) (.)(?) (!) (!)</w:t>
      </w:r>
    </w:p>
    <w:p w:rsidR="00E765E6" w:rsidRDefault="00E765E6"/>
    <w:p w:rsidR="00E765E6" w:rsidRDefault="00E765E6">
      <w:r w:rsidRPr="00085ED8">
        <w:rPr>
          <w:b/>
        </w:rPr>
        <w:t>11.</w:t>
      </w:r>
      <w:r>
        <w:t xml:space="preserve"> “kesmek” sözcüğü aşağıdaki tümcelerin hangisinde gerçek manada kullanılmıştır?</w:t>
      </w:r>
    </w:p>
    <w:p w:rsidR="00E765E6" w:rsidRDefault="00E765E6">
      <w:r>
        <w:t>A.Öğretmenin sözünü kesme diye söyledim. B.Ekmeği ortadan kesip bana verdi. C.Harçlığından keserek istediği kitabı aldı. D.Suyu keserek tarlaya gitmesini önledi.</w:t>
      </w:r>
    </w:p>
    <w:p w:rsidR="00E765E6" w:rsidRDefault="00E765E6"/>
    <w:p w:rsidR="00E765E6" w:rsidRDefault="00E765E6">
      <w:r w:rsidRPr="00085ED8">
        <w:rPr>
          <w:b/>
        </w:rPr>
        <w:t>12</w:t>
      </w:r>
      <w:r>
        <w:t>.Aşağıdaki kelimelerden hangisi karşıt anlamı olmayan, sesteş bir kelimedir?</w:t>
      </w:r>
    </w:p>
    <w:p w:rsidR="00E765E6" w:rsidRDefault="00E765E6">
      <w:r>
        <w:t>A.bin            B.aç            C.yüz          D.gül</w:t>
      </w:r>
    </w:p>
    <w:p w:rsidR="00E765E6" w:rsidRDefault="00E765E6"/>
    <w:p w:rsidR="00E765E6" w:rsidRDefault="00E765E6">
      <w:r w:rsidRPr="004A108A">
        <w:rPr>
          <w:b/>
        </w:rPr>
        <w:t>13.</w:t>
      </w:r>
      <w:r>
        <w:t xml:space="preserve"> “Okulun son günü olmasına ……………. okula gitti.”</w:t>
      </w:r>
    </w:p>
    <w:p w:rsidR="00E765E6" w:rsidRDefault="00E765E6">
      <w:r>
        <w:t>Tümcesinde boş bırakılan yere hangi kelime gelirse anlamlı bir tümce olur”</w:t>
      </w:r>
    </w:p>
    <w:p w:rsidR="00E765E6" w:rsidRDefault="00E765E6">
      <w:r>
        <w:t>A.ancak         B. çünkü        C.yine        D.rağmen</w:t>
      </w:r>
    </w:p>
    <w:p w:rsidR="00E765E6" w:rsidRDefault="00E765E6"/>
    <w:p w:rsidR="00E765E6" w:rsidRDefault="00E765E6">
      <w:r w:rsidRPr="004A108A">
        <w:rPr>
          <w:b/>
        </w:rPr>
        <w:t>14.</w:t>
      </w:r>
      <w:r>
        <w:t xml:space="preserve">  I.Her yeri bembeyaz bir örtü kaplamıştı. II.Ali, pencereyi açınca gözlerine inanamadı. III.Ancak bir şey eksik kalmıştı.                       IV.Hemen bahçeye koşup kardan adam yaptı. V.Havucu da burnuna takınca çok güzel oldu.</w:t>
      </w:r>
    </w:p>
    <w:p w:rsidR="00E765E6" w:rsidRDefault="00E765E6">
      <w:r>
        <w:t>Yukarıdaki tümceler, nasıl sıralanırsa anlamlı bir paragraf olur?</w:t>
      </w:r>
    </w:p>
    <w:p w:rsidR="00E765E6" w:rsidRDefault="00E765E6">
      <w:r>
        <w:t xml:space="preserve">A.I – II – III – IV – V                B.I – II – IV – III – V    C.II – I – IV – III – V                D.II – I – IV – V – III </w:t>
      </w:r>
    </w:p>
    <w:p w:rsidR="00E765E6" w:rsidRDefault="00E765E6"/>
    <w:p w:rsidR="00E765E6" w:rsidRDefault="00E765E6">
      <w:r w:rsidRPr="00897C38">
        <w:rPr>
          <w:b/>
        </w:rPr>
        <w:t>15.</w:t>
      </w:r>
      <w:r>
        <w:t>Aşağıdaki tümcelerin hangisinde sebep sonuç ilişkisi yoktur?</w:t>
      </w:r>
    </w:p>
    <w:p w:rsidR="00E765E6" w:rsidRDefault="00E765E6">
      <w:r>
        <w:t>A. Eve gelirken patates aldı.                                     B.Çok uyuduğundan geç kaldı.                        C.Yakından baktığı için gözleri bozuldu.   D.Annesine kızıp evi terk etti.</w:t>
      </w:r>
    </w:p>
    <w:p w:rsidR="00E765E6" w:rsidRDefault="00E765E6"/>
    <w:p w:rsidR="00E765E6" w:rsidRDefault="00E765E6">
      <w:r w:rsidRPr="00897C38">
        <w:rPr>
          <w:b/>
        </w:rPr>
        <w:t>16.</w:t>
      </w:r>
      <w:r>
        <w:t xml:space="preserve">     “Futbol  ile spor arasında bir anlam ilişkisi vardır.”</w:t>
      </w:r>
    </w:p>
    <w:p w:rsidR="00E765E6" w:rsidRDefault="00E765E6">
      <w:r>
        <w:t xml:space="preserve">       Aşağıdakilerden hangisinde aynı anlam ilişkisi vardır?</w:t>
      </w:r>
    </w:p>
    <w:p w:rsidR="00E765E6" w:rsidRDefault="00E765E6" w:rsidP="00897C38">
      <w:r>
        <w:t xml:space="preserve">A.  anne – çocuk           B. doktor – meslek                 C. kalem – ağaç             D. cam – bardak </w:t>
      </w:r>
    </w:p>
    <w:p w:rsidR="00E765E6" w:rsidRDefault="00E765E6" w:rsidP="00897C38"/>
    <w:p w:rsidR="00E765E6" w:rsidRDefault="00E765E6" w:rsidP="00897C38">
      <w:r w:rsidRPr="00897C38">
        <w:rPr>
          <w:b/>
        </w:rPr>
        <w:t>17.</w:t>
      </w:r>
      <w:r>
        <w:t xml:space="preserve">  “Lafını kesip hemen işe başladı.”</w:t>
      </w:r>
    </w:p>
    <w:p w:rsidR="00E765E6" w:rsidRDefault="00E765E6" w:rsidP="00897C38">
      <w:r>
        <w:t>Yukarıdaki kelimelerden hangisi mecaz anlamda kullanılmıştır?</w:t>
      </w:r>
    </w:p>
    <w:p w:rsidR="00E765E6" w:rsidRDefault="00E765E6" w:rsidP="00897C38">
      <w:r>
        <w:t>A.kesmek           B.laf          C.iş         D.başlamak</w:t>
      </w:r>
    </w:p>
    <w:p w:rsidR="00E765E6" w:rsidRDefault="00E765E6" w:rsidP="00897C38"/>
    <w:p w:rsidR="00E765E6" w:rsidRDefault="00E765E6" w:rsidP="00897C38">
      <w:r w:rsidRPr="00CC14EA">
        <w:rPr>
          <w:b/>
        </w:rPr>
        <w:t>18.</w:t>
      </w:r>
      <w:r>
        <w:t xml:space="preserve"> “zor – basit” kelimeleri arasında nasıl bir anlam ilişkisi vardır?</w:t>
      </w:r>
    </w:p>
    <w:p w:rsidR="00E765E6" w:rsidRDefault="00E765E6" w:rsidP="00897C38">
      <w:r>
        <w:t>A. Eş anlamlı                                B. Zıt anlamlı   C. Mecaz anlamlı                        D.eş sesli</w:t>
      </w:r>
    </w:p>
    <w:p w:rsidR="00E765E6" w:rsidRDefault="00E765E6" w:rsidP="00897C38"/>
    <w:p w:rsidR="00E765E6" w:rsidRDefault="00E765E6" w:rsidP="00897C38">
      <w:r w:rsidRPr="00C5436D">
        <w:rPr>
          <w:b/>
        </w:rPr>
        <w:t>19.</w:t>
      </w:r>
      <w:r>
        <w:t xml:space="preserve"> Aşağıdaki kelimelerden hangisi yalın haldedir?</w:t>
      </w:r>
    </w:p>
    <w:p w:rsidR="00E765E6" w:rsidRDefault="00E765E6" w:rsidP="00897C38">
      <w:r>
        <w:t>A.deve           B. okula         C. adı      D.  evde</w:t>
      </w:r>
    </w:p>
    <w:p w:rsidR="00E765E6" w:rsidRDefault="00E765E6" w:rsidP="00897C38"/>
    <w:p w:rsidR="00E765E6" w:rsidRPr="00C5436D" w:rsidRDefault="00E765E6" w:rsidP="00897C38">
      <w:r>
        <w:rPr>
          <w:noProof/>
          <w:lang w:eastAsia="tr-TR"/>
        </w:rPr>
        <w:pict>
          <v:rect id="_x0000_s1028" style="position:absolute;margin-left:26.65pt;margin-top:4.1pt;width:173.25pt;height:69.75pt;z-index:251660288">
            <v:textbox>
              <w:txbxContent>
                <w:p w:rsidR="00E765E6" w:rsidRDefault="00E765E6">
                  <w:r>
                    <w:t>Zenginlik ne paradadır ne pulda                             Bir nefes alabilmektir zenginlik  Sağlıklı olmak gibisi yok hayatta Sağlıklı olmaktır zenginlik</w:t>
                  </w:r>
                </w:p>
              </w:txbxContent>
            </v:textbox>
          </v:rect>
        </w:pict>
      </w:r>
      <w:r w:rsidRPr="00C5436D">
        <w:rPr>
          <w:b/>
        </w:rPr>
        <w:t>20.</w:t>
      </w:r>
    </w:p>
    <w:p w:rsidR="00E765E6" w:rsidRDefault="00E765E6"/>
    <w:p w:rsidR="00E765E6" w:rsidRDefault="00E765E6"/>
    <w:p w:rsidR="00E765E6" w:rsidRDefault="00E765E6"/>
    <w:p w:rsidR="00E765E6" w:rsidRDefault="00E765E6">
      <w:r>
        <w:t>Yukarıda şiire göre, aşağıdakilerden hangisi söylenemez?</w:t>
      </w:r>
    </w:p>
    <w:p w:rsidR="00E765E6" w:rsidRDefault="00E765E6">
      <w:r>
        <w:t>A.en büyük zenginlik, sağlıktır.                         B.sağlığın değeri parayla ölçülemez.    C.hayatta en önemli şey sağlıklı olmaktır.   D.para varsa eğer, sağlık da olur.</w:t>
      </w:r>
    </w:p>
    <w:p w:rsidR="00E765E6" w:rsidRDefault="00E765E6" w:rsidP="00BB7FCD">
      <w:pPr>
        <w:rPr>
          <w:color w:val="C0C0C0"/>
          <w:sz w:val="16"/>
          <w:szCs w:val="16"/>
        </w:rPr>
      </w:pPr>
      <w:r w:rsidRPr="0064570E">
        <w:rPr>
          <w:b/>
        </w:rPr>
        <w:t>KOLAY GELSİN…</w:t>
      </w:r>
      <w:r>
        <w:rPr>
          <w:b/>
        </w:rPr>
        <w:t xml:space="preserve">              </w:t>
      </w:r>
      <w:hyperlink r:id="rId6" w:history="1">
        <w:r>
          <w:rPr>
            <w:rStyle w:val="Hyperlink"/>
            <w:color w:val="C0C0C0"/>
            <w:sz w:val="16"/>
            <w:szCs w:val="16"/>
          </w:rPr>
          <w:t>www.sorubak.com</w:t>
        </w:r>
      </w:hyperlink>
      <w:r>
        <w:rPr>
          <w:color w:val="C0C0C0"/>
          <w:sz w:val="16"/>
          <w:szCs w:val="16"/>
        </w:rPr>
        <w:t xml:space="preserve"> </w:t>
      </w:r>
    </w:p>
    <w:p w:rsidR="00E765E6" w:rsidRPr="0064570E" w:rsidRDefault="00E765E6">
      <w:pPr>
        <w:rPr>
          <w:b/>
        </w:rPr>
      </w:pPr>
    </w:p>
    <w:sectPr w:rsidR="00E765E6" w:rsidRPr="0064570E" w:rsidSect="00465AEB">
      <w:pgSz w:w="11906" w:h="16838"/>
      <w:pgMar w:top="1417" w:right="1417" w:bottom="1417" w:left="141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A75357"/>
    <w:multiLevelType w:val="hybridMultilevel"/>
    <w:tmpl w:val="000290A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35E"/>
    <w:rsid w:val="0004235E"/>
    <w:rsid w:val="00085022"/>
    <w:rsid w:val="00085ED8"/>
    <w:rsid w:val="001D12F4"/>
    <w:rsid w:val="00247252"/>
    <w:rsid w:val="00260E0F"/>
    <w:rsid w:val="00272D06"/>
    <w:rsid w:val="00383706"/>
    <w:rsid w:val="003B59B9"/>
    <w:rsid w:val="004019D2"/>
    <w:rsid w:val="00465AEB"/>
    <w:rsid w:val="004A108A"/>
    <w:rsid w:val="004E2764"/>
    <w:rsid w:val="005233B7"/>
    <w:rsid w:val="0064570E"/>
    <w:rsid w:val="006536C8"/>
    <w:rsid w:val="00782937"/>
    <w:rsid w:val="00805C81"/>
    <w:rsid w:val="00897C38"/>
    <w:rsid w:val="009E7626"/>
    <w:rsid w:val="00B47BDD"/>
    <w:rsid w:val="00BB7FCD"/>
    <w:rsid w:val="00C515CE"/>
    <w:rsid w:val="00C5436D"/>
    <w:rsid w:val="00CC14EA"/>
    <w:rsid w:val="00D70579"/>
    <w:rsid w:val="00DF4BB2"/>
    <w:rsid w:val="00E765E6"/>
    <w:rsid w:val="00F929CD"/>
    <w:rsid w:val="00FB7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E0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97C38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BB7FC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95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296</TotalTime>
  <Pages>3</Pages>
  <Words>646</Words>
  <Characters>3685</Characters>
  <Application>Microsoft Office Outlook</Application>
  <DocSecurity>0</DocSecurity>
  <Lines>0</Lines>
  <Paragraphs>0</Paragraphs>
  <ScaleCrop>false</ScaleCrop>
  <Company>by olmez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UltraXP User</dc:creator>
  <cp:keywords/>
  <dc:description/>
  <cp:lastModifiedBy>edanur</cp:lastModifiedBy>
  <cp:revision>6</cp:revision>
  <dcterms:created xsi:type="dcterms:W3CDTF">2010-12-04T06:45:00Z</dcterms:created>
  <dcterms:modified xsi:type="dcterms:W3CDTF">2010-12-26T19:44:00Z</dcterms:modified>
</cp:coreProperties>
</file>